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FCFC87C" w:rsidP="6C5F09AC" w:rsidRDefault="1FCFC87C" w14:paraId="66065E38" w14:textId="4084E37C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C5F09AC" w:rsidR="1FCFC87C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Załącznik nr 1.5 do Zarządzenia Rektora UR nr 7/2023</w:t>
      </w:r>
    </w:p>
    <w:p w:rsidR="1FCFC87C" w:rsidP="6C5F09AC" w:rsidRDefault="1FCFC87C" w14:paraId="005D5F05" w14:textId="36787CDC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C5F09AC" w:rsidR="1FCFC87C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1FCFC87C" w:rsidP="6C5F09AC" w:rsidRDefault="1FCFC87C" w14:paraId="2DF4DB67" w14:textId="7F829AFA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C5F09AC" w:rsidR="1FCFC87C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2023/2024-2024/2025</w:t>
      </w:r>
    </w:p>
    <w:p w:rsidR="1FCFC87C" w:rsidP="6C5F09AC" w:rsidRDefault="1FCFC87C" w14:paraId="255E8647" w14:textId="0D8A009D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C5F09AC" w:rsidR="1FCFC87C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(skrajne daty)</w:t>
      </w:r>
    </w:p>
    <w:p w:rsidR="6C5F09AC" w:rsidP="6C5F09AC" w:rsidRDefault="6C5F09AC" w14:paraId="0E8B2255" w14:textId="34CDD47D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1FCFC87C" w:rsidP="6C5F09AC" w:rsidRDefault="1FCFC87C" w14:paraId="643F9238" w14:textId="5B027C49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6C5F09AC" w:rsidR="1FCFC87C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                                                                              Rok akademicki 2023/2024</w:t>
      </w:r>
    </w:p>
    <w:p w:rsidRPr="00947827" w:rsidR="0085747A" w:rsidP="009C54AE" w:rsidRDefault="0085747A" w14:paraId="7B537FED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47827" w:rsidR="0085747A" w:rsidP="009C54AE" w:rsidRDefault="0071620A" w14:paraId="4D5F9B9C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47827">
        <w:rPr>
          <w:rFonts w:ascii="Corbel" w:hAnsi="Corbel"/>
          <w:szCs w:val="24"/>
        </w:rPr>
        <w:t xml:space="preserve">1. </w:t>
      </w:r>
      <w:r w:rsidRPr="00947827" w:rsidR="0085747A">
        <w:rPr>
          <w:rFonts w:ascii="Corbel" w:hAnsi="Corbel"/>
          <w:szCs w:val="24"/>
        </w:rPr>
        <w:t xml:space="preserve">Podstawowe </w:t>
      </w:r>
      <w:r w:rsidRPr="00947827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47827" w:rsidR="0085747A" w:rsidTr="432FEA62" w14:paraId="7FFC325C" w14:textId="77777777">
        <w:tc>
          <w:tcPr>
            <w:tcW w:w="2694" w:type="dxa"/>
            <w:vAlign w:val="center"/>
          </w:tcPr>
          <w:p w:rsidRPr="00947827" w:rsidR="0085747A" w:rsidP="009C54AE" w:rsidRDefault="00C05F44" w14:paraId="67E19A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47827" w:rsidR="0085747A" w:rsidP="432FEA62" w:rsidRDefault="0004015C" w14:paraId="55001A4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47827">
              <w:rPr>
                <w:rFonts w:ascii="Corbel" w:hAnsi="Corbel"/>
                <w:bCs/>
                <w:sz w:val="24"/>
                <w:szCs w:val="24"/>
              </w:rPr>
              <w:t xml:space="preserve">Strategiczne zarządzanie rozwojem </w:t>
            </w:r>
          </w:p>
        </w:tc>
      </w:tr>
      <w:tr w:rsidRPr="00947827" w:rsidR="0085747A" w:rsidTr="432FEA62" w14:paraId="00DB1995" w14:textId="77777777">
        <w:tc>
          <w:tcPr>
            <w:tcW w:w="2694" w:type="dxa"/>
            <w:vAlign w:val="center"/>
          </w:tcPr>
          <w:p w:rsidRPr="00947827" w:rsidR="0085747A" w:rsidP="009C54AE" w:rsidRDefault="00C05F44" w14:paraId="0924F2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Kod przedmiotu</w:t>
            </w:r>
            <w:r w:rsidRPr="00947827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47827" w:rsidR="0085747A" w:rsidP="009C54AE" w:rsidRDefault="00523B4C" w14:paraId="696C754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A2SO57</w:t>
            </w:r>
          </w:p>
        </w:tc>
      </w:tr>
      <w:tr w:rsidRPr="00947827" w:rsidR="0033321A" w:rsidTr="432FEA62" w14:paraId="4EA41472" w14:textId="77777777">
        <w:tc>
          <w:tcPr>
            <w:tcW w:w="2694" w:type="dxa"/>
            <w:vAlign w:val="center"/>
          </w:tcPr>
          <w:p w:rsidRPr="00947827" w:rsidR="0033321A" w:rsidP="0033321A" w:rsidRDefault="0033321A" w14:paraId="707109D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947827" w:rsidR="0033321A" w:rsidP="432FEA62" w:rsidRDefault="0033321A" w14:paraId="3B949850" w14:textId="5D2A48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47827" w:rsidR="0033321A" w:rsidTr="432FEA62" w14:paraId="1B7A2D1E" w14:textId="77777777">
        <w:tc>
          <w:tcPr>
            <w:tcW w:w="2694" w:type="dxa"/>
            <w:vAlign w:val="center"/>
          </w:tcPr>
          <w:p w:rsidRPr="00947827" w:rsidR="0033321A" w:rsidP="0033321A" w:rsidRDefault="0033321A" w14:paraId="07B13C0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47827" w:rsidR="0033321A" w:rsidP="432FEA62" w:rsidRDefault="00213402" w14:paraId="35586728" w14:textId="50ABC8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Pr="00947827" w:rsidR="0073717E">
              <w:rPr>
                <w:rFonts w:ascii="Corbel" w:hAnsi="Corbel"/>
                <w:b w:val="0"/>
                <w:sz w:val="24"/>
                <w:szCs w:val="24"/>
              </w:rPr>
              <w:t xml:space="preserve">Zakład Nauki </w:t>
            </w:r>
            <w:r w:rsidRPr="00947827" w:rsidR="0033321A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Pr="00947827" w:rsidR="0085747A" w:rsidTr="432FEA62" w14:paraId="0BF6B83D" w14:textId="77777777">
        <w:tc>
          <w:tcPr>
            <w:tcW w:w="2694" w:type="dxa"/>
            <w:vAlign w:val="center"/>
          </w:tcPr>
          <w:p w:rsidRPr="00947827" w:rsidR="0085747A" w:rsidP="009C54AE" w:rsidRDefault="0085747A" w14:paraId="3921AB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47827" w:rsidR="0085747A" w:rsidP="009C54AE" w:rsidRDefault="00CE2D7F" w14:paraId="5BC0BB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47827" w:rsidR="0085747A" w:rsidTr="432FEA62" w14:paraId="1AC8DEA7" w14:textId="77777777">
        <w:tc>
          <w:tcPr>
            <w:tcW w:w="2694" w:type="dxa"/>
            <w:vAlign w:val="center"/>
          </w:tcPr>
          <w:p w:rsidRPr="00947827" w:rsidR="0085747A" w:rsidP="009C54AE" w:rsidRDefault="00DE4A14" w14:paraId="1306AB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47827" w:rsidR="0085747A" w:rsidP="009C54AE" w:rsidRDefault="00F877AB" w14:paraId="01F478B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47827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947827" w:rsidR="0085747A" w:rsidTr="432FEA62" w14:paraId="2D98E12A" w14:textId="77777777">
        <w:tc>
          <w:tcPr>
            <w:tcW w:w="2694" w:type="dxa"/>
            <w:vAlign w:val="center"/>
          </w:tcPr>
          <w:p w:rsidRPr="00947827" w:rsidR="0085747A" w:rsidP="009C54AE" w:rsidRDefault="0085747A" w14:paraId="2712670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47827" w:rsidR="0085747A" w:rsidP="009C54AE" w:rsidRDefault="00381D30" w14:paraId="0807C839" w14:textId="1A62D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947827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947827" w:rsidR="0085747A" w:rsidTr="432FEA62" w14:paraId="3DC274EF" w14:textId="77777777">
        <w:tc>
          <w:tcPr>
            <w:tcW w:w="2694" w:type="dxa"/>
            <w:vAlign w:val="center"/>
          </w:tcPr>
          <w:p w:rsidRPr="00947827" w:rsidR="0085747A" w:rsidP="009C54AE" w:rsidRDefault="0085747A" w14:paraId="5D02D36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47827" w:rsidR="0085747A" w:rsidP="00927EB9" w:rsidRDefault="00927EB9" w14:paraId="5075441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947827"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947827" w:rsidR="00F877A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Pr="00947827" w:rsidR="0085747A" w:rsidTr="432FEA62" w14:paraId="2EC4687D" w14:textId="77777777">
        <w:tc>
          <w:tcPr>
            <w:tcW w:w="2694" w:type="dxa"/>
            <w:vAlign w:val="center"/>
          </w:tcPr>
          <w:p w:rsidRPr="00947827" w:rsidR="0085747A" w:rsidP="009C54AE" w:rsidRDefault="0085747A" w14:paraId="680CC6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Rok i semestr</w:t>
            </w:r>
            <w:r w:rsidRPr="00947827" w:rsidR="0030395F">
              <w:rPr>
                <w:rFonts w:ascii="Corbel" w:hAnsi="Corbel"/>
                <w:sz w:val="24"/>
                <w:szCs w:val="24"/>
              </w:rPr>
              <w:t>/y</w:t>
            </w:r>
            <w:r w:rsidRPr="00947827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47827" w:rsidR="0085747A" w:rsidP="00947827" w:rsidRDefault="00381D30" w14:paraId="4D220FC9" w14:textId="00AE0F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947827" w:rsidR="00656B7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947827" w:rsidR="00523B4C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947827" w:rsidR="00656B78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0947827" w:rsidR="0094782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971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Pr="00947827" w:rsidR="0085747A" w:rsidTr="432FEA62" w14:paraId="56311DC6" w14:textId="77777777">
        <w:tc>
          <w:tcPr>
            <w:tcW w:w="2694" w:type="dxa"/>
            <w:vAlign w:val="center"/>
          </w:tcPr>
          <w:p w:rsidRPr="00947827" w:rsidR="0085747A" w:rsidP="009C54AE" w:rsidRDefault="0085747A" w14:paraId="3FE94E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47827" w:rsidR="0085747A" w:rsidP="432FEA62" w:rsidRDefault="05711193" w14:paraId="74720B87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47827" w:rsidR="00923D7D" w:rsidTr="432FEA62" w14:paraId="7990F3AB" w14:textId="77777777">
        <w:tc>
          <w:tcPr>
            <w:tcW w:w="2694" w:type="dxa"/>
            <w:vAlign w:val="center"/>
          </w:tcPr>
          <w:p w:rsidRPr="00947827" w:rsidR="00923D7D" w:rsidP="009C54AE" w:rsidRDefault="00923D7D" w14:paraId="355005C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47827" w:rsidR="00923D7D" w:rsidP="009C54AE" w:rsidRDefault="009C0FFC" w14:paraId="59FA7CC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947827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47827" w:rsidR="0085747A" w:rsidTr="432FEA62" w14:paraId="2248F09D" w14:textId="77777777">
        <w:tc>
          <w:tcPr>
            <w:tcW w:w="2694" w:type="dxa"/>
            <w:vAlign w:val="center"/>
          </w:tcPr>
          <w:p w:rsidRPr="00947827" w:rsidR="0085747A" w:rsidP="009C54AE" w:rsidRDefault="0085747A" w14:paraId="48E0D5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47827" w:rsidR="0085747A" w:rsidP="009C54AE" w:rsidRDefault="005C7657" w14:paraId="745CAC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47827" w:rsidR="002644CA" w:rsidTr="432FEA62" w14:paraId="7058625C" w14:textId="77777777">
        <w:tc>
          <w:tcPr>
            <w:tcW w:w="2694" w:type="dxa"/>
            <w:vAlign w:val="center"/>
          </w:tcPr>
          <w:p w:rsidRPr="00947827" w:rsidR="002644CA" w:rsidP="002644CA" w:rsidRDefault="002644CA" w14:paraId="634377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47827" w:rsidR="002644CA" w:rsidP="002644CA" w:rsidRDefault="002644CA" w14:paraId="2E3CDF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47827" w:rsidR="0085747A" w:rsidP="009C54AE" w:rsidRDefault="0085747A" w14:paraId="09C24A3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* </w:t>
      </w:r>
      <w:r w:rsidRPr="00947827">
        <w:rPr>
          <w:rFonts w:ascii="Corbel" w:hAnsi="Corbel"/>
          <w:i/>
          <w:sz w:val="24"/>
          <w:szCs w:val="24"/>
        </w:rPr>
        <w:t>-</w:t>
      </w:r>
      <w:r w:rsidRPr="00947827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947827" w:rsidR="00B90885">
        <w:rPr>
          <w:rFonts w:ascii="Corbel" w:hAnsi="Corbel"/>
          <w:b w:val="0"/>
          <w:sz w:val="24"/>
          <w:szCs w:val="24"/>
        </w:rPr>
        <w:t>e,</w:t>
      </w:r>
      <w:r w:rsidRPr="00947827" w:rsidR="00335484">
        <w:rPr>
          <w:rFonts w:ascii="Corbel" w:hAnsi="Corbel"/>
          <w:b w:val="0"/>
          <w:sz w:val="24"/>
          <w:szCs w:val="24"/>
        </w:rPr>
        <w:t xml:space="preserve"> </w:t>
      </w:r>
      <w:r w:rsidRPr="00947827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947827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47827" w:rsidR="00923D7D" w:rsidP="009C54AE" w:rsidRDefault="00923D7D" w14:paraId="7DA64EA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47827" w:rsidR="0085747A" w:rsidP="009C54AE" w:rsidRDefault="0085747A" w14:paraId="7023AC9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>1.</w:t>
      </w:r>
      <w:r w:rsidRPr="00947827" w:rsidR="00E22FBC">
        <w:rPr>
          <w:rFonts w:ascii="Corbel" w:hAnsi="Corbel"/>
          <w:sz w:val="24"/>
          <w:szCs w:val="24"/>
        </w:rPr>
        <w:t>1</w:t>
      </w:r>
      <w:r w:rsidRPr="0094782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47827" w:rsidR="00923D7D" w:rsidP="009C54AE" w:rsidRDefault="00923D7D" w14:paraId="239FF92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45"/>
        <w:gridCol w:w="825"/>
        <w:gridCol w:w="840"/>
        <w:gridCol w:w="626"/>
        <w:gridCol w:w="948"/>
        <w:gridCol w:w="1189"/>
        <w:gridCol w:w="1505"/>
      </w:tblGrid>
      <w:tr w:rsidRPr="00947827" w:rsidR="00015B8F" w:rsidTr="432FEA62" w14:paraId="71FE2AB0" w14:textId="77777777"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7827" w:rsidR="00015B8F" w:rsidP="009C54AE" w:rsidRDefault="00015B8F" w14:paraId="4B2592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Semestr</w:t>
            </w:r>
          </w:p>
          <w:p w:rsidRPr="00947827" w:rsidR="00015B8F" w:rsidP="009C54AE" w:rsidRDefault="002B5EA0" w14:paraId="7B60CA7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(</w:t>
            </w:r>
            <w:r w:rsidRPr="00947827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4B4558C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3E6CBB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6C665B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2DD661B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147094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3E03DAA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34E9236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6EFFBF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4782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47827" w:rsidR="00015B8F" w:rsidP="009C54AE" w:rsidRDefault="00015B8F" w14:paraId="647184B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47827">
              <w:rPr>
                <w:rFonts w:ascii="Corbel" w:hAnsi="Corbel"/>
                <w:b/>
                <w:szCs w:val="24"/>
              </w:rPr>
              <w:t>Liczba pkt</w:t>
            </w:r>
            <w:r w:rsidRPr="00947827" w:rsidR="00B90885">
              <w:rPr>
                <w:rFonts w:ascii="Corbel" w:hAnsi="Corbel"/>
                <w:b/>
                <w:szCs w:val="24"/>
              </w:rPr>
              <w:t>.</w:t>
            </w:r>
            <w:r w:rsidRPr="0094782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47827" w:rsidR="00015B8F" w:rsidTr="432FEA62" w14:paraId="2A03D1F4" w14:textId="77777777">
        <w:trPr>
          <w:trHeight w:val="453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47827" w:rsidR="00015B8F" w:rsidP="009C54AE" w:rsidRDefault="002644CA" w14:paraId="3EB88E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3B448C" w14:paraId="4942D2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2398396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21DF95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196A37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1AD3F87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50F0BB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3E4CC9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015B8F" w14:paraId="22E42D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47827" w:rsidR="00015B8F" w:rsidP="009C54AE" w:rsidRDefault="003B448C" w14:paraId="26B933C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47827" w:rsidR="00923D7D" w:rsidP="009C54AE" w:rsidRDefault="00923D7D" w14:paraId="6F9A38C2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47827" w:rsidR="0085747A" w:rsidP="00F83B28" w:rsidRDefault="0085747A" w14:paraId="0A80506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>1.</w:t>
      </w:r>
      <w:r w:rsidRPr="00947827" w:rsidR="00E22FBC">
        <w:rPr>
          <w:rFonts w:ascii="Corbel" w:hAnsi="Corbel"/>
          <w:smallCaps w:val="0"/>
          <w:szCs w:val="24"/>
        </w:rPr>
        <w:t>2</w:t>
      </w:r>
      <w:r w:rsidRPr="00947827" w:rsidR="00F83B28">
        <w:rPr>
          <w:rFonts w:ascii="Corbel" w:hAnsi="Corbel"/>
          <w:smallCaps w:val="0"/>
          <w:szCs w:val="24"/>
        </w:rPr>
        <w:t>.</w:t>
      </w:r>
      <w:r w:rsidRPr="00947827" w:rsidR="00F83B28">
        <w:rPr>
          <w:rFonts w:ascii="Corbel" w:hAnsi="Corbel"/>
          <w:smallCaps w:val="0"/>
          <w:szCs w:val="24"/>
        </w:rPr>
        <w:tab/>
      </w:r>
      <w:r w:rsidRPr="00947827">
        <w:rPr>
          <w:rFonts w:ascii="Corbel" w:hAnsi="Corbel"/>
          <w:smallCaps w:val="0"/>
          <w:szCs w:val="24"/>
        </w:rPr>
        <w:t xml:space="preserve">Sposób realizacji zajęć  </w:t>
      </w:r>
    </w:p>
    <w:p w:rsidRPr="00947827" w:rsidR="0085747A" w:rsidP="00F83B28" w:rsidRDefault="007C509F" w14:paraId="7798744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MS Gothic" w:eastAsia="MS Gothic" w:cs="MS Gothic"/>
          <w:b w:val="0"/>
          <w:szCs w:val="24"/>
        </w:rPr>
        <w:t>☐</w:t>
      </w:r>
      <w:r w:rsidRPr="00947827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47827" w:rsidR="0085747A" w:rsidP="00F83B28" w:rsidRDefault="007C509F" w14:paraId="2EB195D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Corbel" w:eastAsia="MS Gothic" w:cs="MS Gothic"/>
          <w:b w:val="0"/>
          <w:szCs w:val="24"/>
        </w:rPr>
        <w:t xml:space="preserve">x </w:t>
      </w:r>
      <w:r w:rsidRPr="00947827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47827" w:rsidR="0085747A" w:rsidP="009C54AE" w:rsidRDefault="0085747A" w14:paraId="6DCF49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47827" w:rsidR="00E22FBC" w:rsidP="432FEA62" w:rsidRDefault="00E22FBC" w14:paraId="4455DDF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1.3 </w:t>
      </w:r>
      <w:r w:rsidRPr="00947827">
        <w:rPr>
          <w:rFonts w:ascii="Corbel" w:hAnsi="Corbel"/>
          <w:szCs w:val="24"/>
        </w:rPr>
        <w:tab/>
      </w:r>
      <w:r w:rsidRPr="00947827">
        <w:rPr>
          <w:rFonts w:ascii="Corbel" w:hAnsi="Corbel"/>
          <w:smallCaps w:val="0"/>
          <w:szCs w:val="24"/>
        </w:rPr>
        <w:t>For</w:t>
      </w:r>
      <w:r w:rsidRPr="00947827"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47827">
        <w:rPr>
          <w:rFonts w:ascii="Corbel" w:hAnsi="Corbel"/>
          <w:smallCaps w:val="0"/>
          <w:szCs w:val="24"/>
        </w:rPr>
        <w:t xml:space="preserve">(z toku) </w:t>
      </w:r>
      <w:r w:rsidRPr="00947827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947827" w:rsidR="009C54AE" w:rsidP="009C54AE" w:rsidRDefault="00071105" w14:paraId="2D3197D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47827">
        <w:rPr>
          <w:rFonts w:ascii="Corbel" w:hAnsi="Corbel"/>
          <w:b w:val="0"/>
          <w:szCs w:val="24"/>
        </w:rPr>
        <w:t xml:space="preserve">Wykład: </w:t>
      </w:r>
      <w:r w:rsidRPr="00947827" w:rsidR="004335C5">
        <w:rPr>
          <w:rFonts w:ascii="Corbel" w:hAnsi="Corbel"/>
          <w:b w:val="0"/>
          <w:szCs w:val="24"/>
        </w:rPr>
        <w:t>Egzamin</w:t>
      </w:r>
    </w:p>
    <w:p w:rsidRPr="00947827" w:rsidR="00E960BB" w:rsidP="009C54AE" w:rsidRDefault="00E960BB" w14:paraId="629BBD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47827" w:rsidR="00E960BB" w:rsidP="432FEA62" w:rsidRDefault="0085747A" w14:paraId="0BB50A3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t xml:space="preserve">2.Wymagania wstępne </w:t>
      </w:r>
    </w:p>
    <w:p w:rsidRPr="00947827" w:rsidR="432FEA62" w:rsidP="432FEA62" w:rsidRDefault="432FEA62" w14:paraId="3B54BF09" w14:textId="77777777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47827" w:rsidR="0085747A" w:rsidTr="009D1B1B" w14:paraId="31670CB5" w14:textId="77777777">
        <w:tc>
          <w:tcPr>
            <w:tcW w:w="9520" w:type="dxa"/>
          </w:tcPr>
          <w:p w:rsidRPr="00947827" w:rsidR="0085747A" w:rsidP="009C54AE" w:rsidRDefault="006F2AF8" w14:paraId="3D318FD1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947827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947827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Pr="00947827" w:rsidR="00AE46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947827" w:rsidR="00153C41" w:rsidP="009C54AE" w:rsidRDefault="00153C41" w14:paraId="595F560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6C5F09AC" w:rsidRDefault="6C5F09AC" w14:paraId="401B92B0" w14:textId="5E746320">
      <w:r>
        <w:br w:type="page"/>
      </w:r>
    </w:p>
    <w:p w:rsidRPr="00947827" w:rsidR="0085747A" w:rsidP="432FEA62" w:rsidRDefault="0071620A" w14:paraId="3974B91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t>3.</w:t>
      </w:r>
      <w:r w:rsidRPr="00947827" w:rsidR="00A84C85">
        <w:rPr>
          <w:rFonts w:ascii="Corbel" w:hAnsi="Corbel"/>
          <w:szCs w:val="24"/>
        </w:rPr>
        <w:t>cele, efekty uczenia się</w:t>
      </w:r>
      <w:r w:rsidRPr="00947827" w:rsidR="0085747A">
        <w:rPr>
          <w:rFonts w:ascii="Corbel" w:hAnsi="Corbel"/>
          <w:szCs w:val="24"/>
        </w:rPr>
        <w:t>, treści Programowe i stosowane metody Dydaktyczne</w:t>
      </w:r>
    </w:p>
    <w:p w:rsidRPr="00947827" w:rsidR="0085747A" w:rsidP="009C54AE" w:rsidRDefault="0085747A" w14:paraId="4DEE749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47827" w:rsidR="0085747A" w:rsidP="009C54AE" w:rsidRDefault="0071620A" w14:paraId="4FFA88C9" w14:textId="77777777">
      <w:pPr>
        <w:pStyle w:val="Podpunkty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3.1 </w:t>
      </w:r>
      <w:r w:rsidRPr="00947827" w:rsidR="00C05F44">
        <w:rPr>
          <w:rFonts w:ascii="Corbel" w:hAnsi="Corbel"/>
          <w:sz w:val="24"/>
          <w:szCs w:val="24"/>
        </w:rPr>
        <w:t>Cele przedmiotu</w:t>
      </w:r>
    </w:p>
    <w:p w:rsidRPr="00947827" w:rsidR="00F83B28" w:rsidP="009C54AE" w:rsidRDefault="00F83B28" w14:paraId="595E640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47827" w:rsidR="0033321A" w:rsidTr="0033321A" w14:paraId="008A286B" w14:textId="77777777">
        <w:tc>
          <w:tcPr>
            <w:tcW w:w="845" w:type="dxa"/>
            <w:vAlign w:val="center"/>
          </w:tcPr>
          <w:p w:rsidRPr="00947827" w:rsidR="0033321A" w:rsidP="00EA477A" w:rsidRDefault="0033321A" w14:paraId="152F642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947827" w:rsidR="0033321A" w:rsidP="00EA477A" w:rsidRDefault="0033321A" w14:paraId="5622650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47827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studenta z podstawową terminologią </w:t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947827">
              <w:rPr>
                <w:rFonts w:ascii="Corbel" w:hAnsi="Corbel"/>
                <w:b w:val="0"/>
                <w:sz w:val="24"/>
                <w:szCs w:val="24"/>
              </w:rPr>
              <w:t>i instrumentami niezbędnymi w zarządzaniu rozwojem administracji publicznej</w:t>
            </w:r>
          </w:p>
        </w:tc>
      </w:tr>
      <w:tr w:rsidRPr="00947827" w:rsidR="0033321A" w:rsidTr="0033321A" w14:paraId="6870CFAE" w14:textId="77777777">
        <w:tc>
          <w:tcPr>
            <w:tcW w:w="845" w:type="dxa"/>
            <w:vAlign w:val="center"/>
          </w:tcPr>
          <w:p w:rsidRPr="00947827" w:rsidR="0033321A" w:rsidP="00EA477A" w:rsidRDefault="0033321A" w14:paraId="4F3D3BC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947827" w:rsidR="0033321A" w:rsidP="00EA477A" w:rsidRDefault="0033321A" w14:paraId="7B2C2AB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47827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przez studenta umiejętności i poznanie technik tworzenia strategii rozwoju oraz jej wdrożenia w administracji publicznej. </w:t>
            </w:r>
          </w:p>
        </w:tc>
      </w:tr>
    </w:tbl>
    <w:p w:rsidRPr="00947827" w:rsidR="0085747A" w:rsidP="009C54AE" w:rsidRDefault="0085747A" w14:paraId="4ADC2E7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47827" w:rsidR="001D7B54" w:rsidP="009C54AE" w:rsidRDefault="009F4610" w14:paraId="7BEE4B9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b/>
          <w:sz w:val="24"/>
          <w:szCs w:val="24"/>
        </w:rPr>
        <w:t xml:space="preserve">3.2 </w:t>
      </w:r>
      <w:r w:rsidRPr="00947827" w:rsidR="001D7B54">
        <w:rPr>
          <w:rFonts w:ascii="Corbel" w:hAnsi="Corbel"/>
          <w:b/>
          <w:sz w:val="24"/>
          <w:szCs w:val="24"/>
        </w:rPr>
        <w:t xml:space="preserve">Efekty </w:t>
      </w:r>
      <w:r w:rsidRPr="00947827" w:rsidR="00C05F44">
        <w:rPr>
          <w:rFonts w:ascii="Corbel" w:hAnsi="Corbel"/>
          <w:b/>
          <w:sz w:val="24"/>
          <w:szCs w:val="24"/>
        </w:rPr>
        <w:t xml:space="preserve">uczenia się </w:t>
      </w:r>
      <w:r w:rsidRPr="00947827" w:rsidR="001D7B54">
        <w:rPr>
          <w:rFonts w:ascii="Corbel" w:hAnsi="Corbel"/>
          <w:b/>
          <w:sz w:val="24"/>
          <w:szCs w:val="24"/>
        </w:rPr>
        <w:t>dla przedmiotu</w:t>
      </w:r>
    </w:p>
    <w:p w:rsidRPr="00947827" w:rsidR="001D7B54" w:rsidP="009C54AE" w:rsidRDefault="001D7B54" w14:paraId="7FD5BB1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47827" w:rsidR="0085747A" w:rsidTr="432FEA62" w14:paraId="19409144" w14:textId="77777777">
        <w:tc>
          <w:tcPr>
            <w:tcW w:w="1679" w:type="dxa"/>
            <w:vAlign w:val="center"/>
          </w:tcPr>
          <w:p w:rsidRPr="00947827" w:rsidR="0085747A" w:rsidP="009C54AE" w:rsidRDefault="0085747A" w14:paraId="45772A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smallCaps w:val="0"/>
                <w:szCs w:val="24"/>
              </w:rPr>
              <w:t>EK</w:t>
            </w:r>
            <w:r w:rsidRPr="00947827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47827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47827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47827" w:rsidR="0085747A" w:rsidP="00C05F44" w:rsidRDefault="0085747A" w14:paraId="07B41B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947827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47827" w:rsidR="0085747A" w:rsidP="00C05F44" w:rsidRDefault="0085747A" w14:paraId="2380A4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47827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47827" w:rsidR="00F26BE3" w:rsidTr="432FEA62" w14:paraId="0652B241" w14:textId="77777777">
        <w:tc>
          <w:tcPr>
            <w:tcW w:w="1679" w:type="dxa"/>
          </w:tcPr>
          <w:p w:rsidRPr="00947827" w:rsidR="00F26BE3" w:rsidP="009C54AE" w:rsidRDefault="00F26BE3" w14:paraId="5D11AA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397DB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:rsidRPr="00947827" w:rsidR="00F26BE3" w:rsidP="009C54AE" w:rsidRDefault="00F26BE3" w14:paraId="09BE58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Pr="00947827" w:rsidR="00C049B2" w:rsidP="432FEA62" w:rsidRDefault="1CF3B378" w14:paraId="6645115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Posiada rozszerzoną wiedzę o roli człowieka, jego cechach i aktywności w sferze administracji oraz jako twórcy kultury i podmiotu konstytuującego struktury społeczne i</w:t>
            </w:r>
          </w:p>
          <w:p w:rsidRPr="00947827" w:rsidR="00F26BE3" w:rsidP="432FEA62" w:rsidRDefault="1CF3B378" w14:paraId="02B7F5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:rsidRPr="00947827" w:rsidR="00F26BE3" w:rsidP="009C54AE" w:rsidRDefault="00F26BE3" w14:paraId="664F2B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Pr="00947827" w:rsidR="00617CE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Pr="00947827" w:rsidR="00F26BE3" w:rsidTr="432FEA62" w14:paraId="4C8449A6" w14:textId="77777777">
        <w:tc>
          <w:tcPr>
            <w:tcW w:w="1679" w:type="dxa"/>
          </w:tcPr>
          <w:p w:rsidRPr="00947827" w:rsidR="00F26BE3" w:rsidP="00F26BE3" w:rsidRDefault="00F26BE3" w14:paraId="2D8D20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397DB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:rsidRPr="00947827" w:rsidR="00F26BE3" w:rsidP="432FEA62" w:rsidRDefault="767D8776" w14:paraId="1A2409B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:rsidRPr="00947827" w:rsidR="00F26BE3" w:rsidP="00F26BE3" w:rsidRDefault="00F26BE3" w14:paraId="739595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47827" w:rsidR="00F26BE3" w:rsidTr="432FEA62" w14:paraId="78C821C1" w14:textId="77777777">
        <w:trPr>
          <w:trHeight w:val="1499"/>
        </w:trPr>
        <w:tc>
          <w:tcPr>
            <w:tcW w:w="1679" w:type="dxa"/>
          </w:tcPr>
          <w:p w:rsidRPr="00947827" w:rsidR="00F26BE3" w:rsidP="00F26BE3" w:rsidRDefault="00F26BE3" w14:paraId="0A0A40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397D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:rsidRPr="00947827" w:rsidR="00F26BE3" w:rsidP="432FEA62" w:rsidRDefault="767D8776" w14:paraId="4647BE9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947827" w:rsidR="00F26BE3" w:rsidP="00F26BE3" w:rsidRDefault="00F26BE3" w14:paraId="496668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47827" w:rsidR="00F26BE3" w:rsidTr="432FEA62" w14:paraId="48C64B69" w14:textId="77777777">
        <w:tc>
          <w:tcPr>
            <w:tcW w:w="1679" w:type="dxa"/>
          </w:tcPr>
          <w:p w:rsidRPr="00947827" w:rsidR="00F26BE3" w:rsidP="00F26BE3" w:rsidRDefault="00DB6B5B" w14:paraId="30C3D7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617CE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Pr="00947827" w:rsidR="00F26BE3" w:rsidP="432FEA62" w:rsidRDefault="2703EEB1" w14:paraId="6428B93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Posiada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:rsidRPr="00947827" w:rsidR="00F26BE3" w:rsidP="00F26BE3" w:rsidRDefault="00F26BE3" w14:paraId="095624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47827" w:rsidR="00F26BE3" w:rsidTr="432FEA62" w14:paraId="34847FB4" w14:textId="77777777">
        <w:tc>
          <w:tcPr>
            <w:tcW w:w="1679" w:type="dxa"/>
          </w:tcPr>
          <w:p w:rsidRPr="00947827" w:rsidR="00F26BE3" w:rsidP="00F26BE3" w:rsidRDefault="00F26BE3" w14:paraId="7A47C8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617CE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Pr="00947827" w:rsidR="000D4F4E" w:rsidP="432FEA62" w:rsidRDefault="6C73FE33" w14:paraId="2EE28ED1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</w:t>
            </w:r>
          </w:p>
          <w:p w:rsidRPr="00947827" w:rsidR="00F26BE3" w:rsidP="432FEA62" w:rsidRDefault="6C73FE33" w14:paraId="448DBF1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:rsidRPr="00947827" w:rsidR="00F26BE3" w:rsidP="00F26BE3" w:rsidRDefault="00F26BE3" w14:paraId="0CE7D2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Pr="00947827" w:rsidR="00ED108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947827" w:rsidR="00F26BE3" w:rsidTr="432FEA62" w14:paraId="17032ED4" w14:textId="77777777">
        <w:tc>
          <w:tcPr>
            <w:tcW w:w="1679" w:type="dxa"/>
          </w:tcPr>
          <w:p w:rsidRPr="00947827" w:rsidR="00F26BE3" w:rsidP="00F26BE3" w:rsidRDefault="00F26BE3" w14:paraId="5A23DD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947827" w:rsidR="00617CE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:rsidRPr="00947827" w:rsidR="00F26BE3" w:rsidP="432FEA62" w:rsidRDefault="2703EEB1" w14:paraId="2CE7126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:rsidRPr="00947827" w:rsidR="00F26BE3" w:rsidP="00F26BE3" w:rsidRDefault="00F26BE3" w14:paraId="37BADE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Pr="00947827" w:rsidR="0085747A" w:rsidP="009C54AE" w:rsidRDefault="0085747A" w14:paraId="70283D4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47827" w:rsidR="0085747A" w:rsidP="009C54AE" w:rsidRDefault="00675843" w14:paraId="52C2AFF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47827">
        <w:rPr>
          <w:rFonts w:ascii="Corbel" w:hAnsi="Corbel"/>
          <w:b/>
          <w:sz w:val="24"/>
          <w:szCs w:val="24"/>
        </w:rPr>
        <w:t>3.3</w:t>
      </w:r>
      <w:r w:rsidRPr="00947827" w:rsidR="0085747A">
        <w:rPr>
          <w:rFonts w:ascii="Corbel" w:hAnsi="Corbel"/>
          <w:b/>
          <w:sz w:val="24"/>
          <w:szCs w:val="24"/>
        </w:rPr>
        <w:t>T</w:t>
      </w:r>
      <w:r w:rsidRPr="00947827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47827" w:rsidR="0085747A" w:rsidP="009C54AE" w:rsidRDefault="0085747A" w14:paraId="11E5905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47827">
        <w:rPr>
          <w:rFonts w:ascii="Corbel" w:hAnsi="Corbel"/>
          <w:sz w:val="24"/>
          <w:szCs w:val="24"/>
        </w:rPr>
        <w:t xml:space="preserve">Problematyka wykładu </w:t>
      </w:r>
    </w:p>
    <w:p w:rsidRPr="00947827" w:rsidR="00675843" w:rsidP="009C54AE" w:rsidRDefault="00675843" w14:paraId="2EDF2BE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47827" w:rsidR="00A53ADF" w:rsidTr="432FEA62" w14:paraId="0655546E" w14:textId="77777777">
        <w:tc>
          <w:tcPr>
            <w:tcW w:w="9520" w:type="dxa"/>
          </w:tcPr>
          <w:p w:rsidRPr="00947827" w:rsidR="00A53ADF" w:rsidP="00B720EA" w:rsidRDefault="00A53ADF" w14:paraId="42A31B26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47827" w:rsidR="00A53ADF" w:rsidTr="432FEA62" w14:paraId="6C0B347F" w14:textId="77777777">
        <w:tc>
          <w:tcPr>
            <w:tcW w:w="9520" w:type="dxa"/>
          </w:tcPr>
          <w:p w:rsidRPr="00947827" w:rsidR="00A53ADF" w:rsidP="00B720EA" w:rsidRDefault="00A53ADF" w14:paraId="1294A85A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Pojęcie planowania i planowania strategicznego. System planowania w organizacji. Cele i zasady planowania strategicznego. </w:t>
            </w:r>
          </w:p>
        </w:tc>
      </w:tr>
      <w:tr w:rsidRPr="00947827" w:rsidR="00A53ADF" w:rsidTr="432FEA62" w14:paraId="1C75DEDB" w14:textId="77777777">
        <w:tc>
          <w:tcPr>
            <w:tcW w:w="9520" w:type="dxa"/>
          </w:tcPr>
          <w:p w:rsidRPr="00947827" w:rsidR="00A53ADF" w:rsidP="00B720EA" w:rsidRDefault="00A53ADF" w14:paraId="04E9E7FF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Metody i etapy planowania strategicznego.  Rola oraz wady i zalety planowani strategicznego.  Rola zespołu w planowaniu strategicznym.</w:t>
            </w:r>
          </w:p>
        </w:tc>
      </w:tr>
      <w:tr w:rsidRPr="00947827" w:rsidR="00A53ADF" w:rsidTr="432FEA62" w14:paraId="3E140F6E" w14:textId="77777777">
        <w:tc>
          <w:tcPr>
            <w:tcW w:w="9520" w:type="dxa"/>
          </w:tcPr>
          <w:p w:rsidRPr="00947827" w:rsidR="00A53ADF" w:rsidP="00B720EA" w:rsidRDefault="00A53ADF" w14:paraId="70F33A6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Pojęcie zarządzania rozwojem. Zarządzanie rozwojem jako jedno z zadań administracji. </w:t>
            </w:r>
          </w:p>
        </w:tc>
      </w:tr>
      <w:tr w:rsidRPr="00947827" w:rsidR="00A53ADF" w:rsidTr="432FEA62" w14:paraId="0D163438" w14:textId="77777777">
        <w:tc>
          <w:tcPr>
            <w:tcW w:w="9520" w:type="dxa"/>
          </w:tcPr>
          <w:p w:rsidRPr="00947827" w:rsidR="00A53ADF" w:rsidP="00B720EA" w:rsidRDefault="00A53ADF" w14:paraId="22A0C7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 xml:space="preserve">Ramy prawne polityki rozwoju oraz podmioty odpowiedzialne za politykę rozwoju. </w:t>
            </w:r>
          </w:p>
        </w:tc>
      </w:tr>
      <w:tr w:rsidRPr="00947827" w:rsidR="00A53ADF" w:rsidTr="432FEA62" w14:paraId="08634C5D" w14:textId="77777777">
        <w:tc>
          <w:tcPr>
            <w:tcW w:w="9520" w:type="dxa"/>
          </w:tcPr>
          <w:p w:rsidRPr="00947827" w:rsidR="00A53ADF" w:rsidP="00B720EA" w:rsidRDefault="514911BD" w14:paraId="27DDF0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Wybrane strategie rozwoju w strategiach krajowych: zintegrowane (</w:t>
            </w:r>
            <w:r w:rsidRPr="00947827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 xml:space="preserve">Strategię Rozwoju Kraju 2020); szczegółowe </w:t>
            </w:r>
            <w:r w:rsidRPr="00947827">
              <w:rPr>
                <w:rFonts w:ascii="Corbel" w:hAnsi="Corbel"/>
                <w:sz w:val="24"/>
                <w:szCs w:val="24"/>
              </w:rPr>
              <w:t>(w tym Krajowej Strategii Rozwoju Regionalnego);ponadregionalne  (</w:t>
            </w:r>
            <w:r w:rsidRPr="00947827">
              <w:rPr>
                <w:rFonts w:ascii="Corbel" w:hAnsi="Corbel"/>
                <w:color w:val="1B1B1B"/>
                <w:sz w:val="24"/>
                <w:szCs w:val="24"/>
                <w:shd w:val="clear" w:color="auto" w:fill="FFFFFF"/>
              </w:rPr>
              <w:t>Strategia rozwoju społeczno-gospodarczego Polski Wschodniej do roku 2020).</w:t>
            </w:r>
          </w:p>
        </w:tc>
      </w:tr>
      <w:tr w:rsidRPr="00947827" w:rsidR="00A53ADF" w:rsidTr="432FEA62" w14:paraId="019E384A" w14:textId="77777777">
        <w:tc>
          <w:tcPr>
            <w:tcW w:w="9520" w:type="dxa"/>
          </w:tcPr>
          <w:p w:rsidRPr="00947827" w:rsidR="00A53ADF" w:rsidP="00B720EA" w:rsidRDefault="00A53ADF" w14:paraId="647543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Tworzenie strategii rozwoju lokalnego i regionalnego (w tym diagnoza i analiza strategiczna, wyznaczanie strategicznych kierunków działania wraz z celami strategicznymi i operacyjnymi, instrumenty realizacji i monitoringu realizacji strategii, procesy uspołecznienia strategii rozwoju) na przykładzie wybranych strategii rozwoju jednostek samorządu terytorialnego.</w:t>
            </w:r>
          </w:p>
        </w:tc>
      </w:tr>
      <w:tr w:rsidRPr="00947827" w:rsidR="00A53ADF" w:rsidTr="432FEA62" w14:paraId="599D1A74" w14:textId="77777777">
        <w:tc>
          <w:tcPr>
            <w:tcW w:w="9520" w:type="dxa"/>
          </w:tcPr>
          <w:p w:rsidRPr="00947827" w:rsidR="00A53ADF" w:rsidP="00B720EA" w:rsidRDefault="00A53ADF" w14:paraId="2DE231C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Strategie rozwiązywania problemów społecznych w systemie lokalnego zarządzania strategicznego.</w:t>
            </w:r>
          </w:p>
        </w:tc>
      </w:tr>
    </w:tbl>
    <w:p w:rsidRPr="00947827" w:rsidR="0085747A" w:rsidP="009C54AE" w:rsidRDefault="0085747A" w14:paraId="7B0CB41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47827" w:rsidR="0085747A" w:rsidP="009C54AE" w:rsidRDefault="009F4610" w14:paraId="31658D5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>3.4 Metody dydaktyczne</w:t>
      </w:r>
    </w:p>
    <w:p w:rsidRPr="00947827" w:rsidR="0085747A" w:rsidP="009C54AE" w:rsidRDefault="0085747A" w14:paraId="1FEC9C2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47827" w:rsidR="004C6787" w:rsidP="004C6787" w:rsidRDefault="004C6787" w14:paraId="532E36B7" w14:textId="77777777">
      <w:pPr>
        <w:pStyle w:val="Punktygwne"/>
        <w:spacing w:before="0"/>
        <w:rPr>
          <w:rFonts w:ascii="Corbel" w:hAnsi="Corbel"/>
          <w:szCs w:val="24"/>
        </w:rPr>
      </w:pPr>
      <w:r w:rsidRPr="00947827">
        <w:rPr>
          <w:rFonts w:ascii="Corbel" w:hAnsi="Corbel"/>
          <w:szCs w:val="24"/>
        </w:rPr>
        <w:t>wykłady: wykład z prezentacją multimedialną, dyskusja, analiza przypadków,</w:t>
      </w:r>
    </w:p>
    <w:p w:rsidRPr="00947827" w:rsidR="00E960BB" w:rsidP="009C54AE" w:rsidRDefault="00E960BB" w14:paraId="29EEB35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47827" w:rsidR="001968C5" w:rsidP="009C54AE" w:rsidRDefault="001968C5" w14:paraId="4562F28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47827" w:rsidR="0085747A" w:rsidP="009C54AE" w:rsidRDefault="00C61DC5" w14:paraId="7FFF5B1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4. </w:t>
      </w:r>
      <w:r w:rsidRPr="00947827" w:rsidR="0085747A">
        <w:rPr>
          <w:rFonts w:ascii="Corbel" w:hAnsi="Corbel"/>
          <w:smallCaps w:val="0"/>
          <w:szCs w:val="24"/>
        </w:rPr>
        <w:t>METODY I KRYTERIA OCENY</w:t>
      </w:r>
    </w:p>
    <w:p w:rsidRPr="00947827" w:rsidR="00923D7D" w:rsidP="009C54AE" w:rsidRDefault="00923D7D" w14:paraId="025776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47827" w:rsidR="0085747A" w:rsidP="009C54AE" w:rsidRDefault="0085747A" w14:paraId="706CB5C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4.1 Sposoby weryfikacji efektów </w:t>
      </w:r>
      <w:r w:rsidRPr="00947827" w:rsidR="00C05F44">
        <w:rPr>
          <w:rFonts w:ascii="Corbel" w:hAnsi="Corbel"/>
          <w:smallCaps w:val="0"/>
          <w:szCs w:val="24"/>
        </w:rPr>
        <w:t>uczenia się</w:t>
      </w:r>
    </w:p>
    <w:p w:rsidRPr="00947827" w:rsidR="0085747A" w:rsidP="009C54AE" w:rsidRDefault="0085747A" w14:paraId="15874F7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47827" w:rsidR="0085747A" w:rsidTr="432FEA62" w14:paraId="16A25ECD" w14:textId="77777777">
        <w:tc>
          <w:tcPr>
            <w:tcW w:w="1962" w:type="dxa"/>
            <w:vAlign w:val="center"/>
          </w:tcPr>
          <w:p w:rsidRPr="00947827" w:rsidR="0085747A" w:rsidP="009C54AE" w:rsidRDefault="0071620A" w14:paraId="0301736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47827" w:rsidR="0085747A" w:rsidP="000D1A5C" w:rsidRDefault="00F974DA" w14:paraId="69B546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47827" w:rsidR="0085747A" w:rsidP="000D1A5C" w:rsidRDefault="009F4610" w14:paraId="6A5BC8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47827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47827" w:rsidR="00923D7D" w:rsidP="000D1A5C" w:rsidRDefault="0085747A" w14:paraId="5E1A30A5" w14:textId="620E9D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47827" w:rsidR="0085747A" w:rsidP="000D1A5C" w:rsidRDefault="0085747A" w14:paraId="2DC917C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47827" w:rsidR="0085747A" w:rsidTr="432FEA62" w14:paraId="3BD5FD0D" w14:textId="77777777">
        <w:tc>
          <w:tcPr>
            <w:tcW w:w="1962" w:type="dxa"/>
          </w:tcPr>
          <w:p w:rsidRPr="00947827" w:rsidR="0085747A" w:rsidP="009C54AE" w:rsidRDefault="0059702E" w14:paraId="6E1B9D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</w:t>
            </w:r>
            <w:r w:rsidRPr="00947827" w:rsidR="008574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947827" w:rsidR="0085747A" w:rsidP="000D1A5C" w:rsidRDefault="00D20863" w14:paraId="347E34A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47827" w:rsidR="0085747A" w:rsidP="000D1A5C" w:rsidRDefault="001714DE" w14:paraId="68B67C9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47827" w:rsidR="0085747A" w:rsidTr="432FEA62" w14:paraId="19C0732D" w14:textId="77777777">
        <w:tc>
          <w:tcPr>
            <w:tcW w:w="1962" w:type="dxa"/>
          </w:tcPr>
          <w:p w:rsidRPr="00947827" w:rsidR="0085747A" w:rsidP="009C54AE" w:rsidRDefault="0085747A" w14:paraId="1B59B9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47827" w:rsidR="0085747A" w:rsidP="000D1A5C" w:rsidRDefault="007A3025" w14:paraId="5C3DDF7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47827" w:rsidR="0085747A" w:rsidP="000D1A5C" w:rsidRDefault="001714DE" w14:paraId="4CB3689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47827" w:rsidR="001714DE" w:rsidTr="432FEA62" w14:paraId="20E0AFD6" w14:textId="77777777">
        <w:tc>
          <w:tcPr>
            <w:tcW w:w="1962" w:type="dxa"/>
          </w:tcPr>
          <w:p w:rsidRPr="00947827" w:rsidR="001714DE" w:rsidP="009C54AE" w:rsidRDefault="00386931" w14:paraId="070F44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947827" w:rsidR="001714DE" w:rsidP="000D1A5C" w:rsidRDefault="004D13B8" w14:paraId="6FC9F3E3" w14:textId="3458D2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 xml:space="preserve">egzamin, </w:t>
            </w:r>
            <w:r w:rsidRPr="00947827" w:rsidR="00235362"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Pr="00947827" w:rsidR="001714DE" w:rsidP="000D1A5C" w:rsidRDefault="000116DA" w14:paraId="319E4C45" w14:textId="189916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47827" w:rsidR="001714DE" w:rsidTr="432FEA62" w14:paraId="2F8684EF" w14:textId="77777777">
        <w:tc>
          <w:tcPr>
            <w:tcW w:w="1962" w:type="dxa"/>
          </w:tcPr>
          <w:p w:rsidRPr="00947827" w:rsidR="001714DE" w:rsidP="009C54AE" w:rsidRDefault="00386931" w14:paraId="66C664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947827" w:rsidR="001714DE" w:rsidP="000D1A5C" w:rsidRDefault="004D1FB4" w14:paraId="63FC3973" w14:textId="44AC2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47827" w:rsidR="001714DE" w:rsidP="000D1A5C" w:rsidRDefault="00E40119" w14:paraId="5E34ED75" w14:textId="77B465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47827" w:rsidR="00386931" w:rsidTr="432FEA62" w14:paraId="302B18C6" w14:textId="77777777">
        <w:tc>
          <w:tcPr>
            <w:tcW w:w="1962" w:type="dxa"/>
          </w:tcPr>
          <w:p w:rsidRPr="00947827" w:rsidR="00386931" w:rsidP="009C54AE" w:rsidRDefault="00386931" w14:paraId="56A6A01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947827" w:rsidR="00386931" w:rsidP="000D1A5C" w:rsidRDefault="00E40119" w14:paraId="51584EF9" w14:textId="253B66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47827" w:rsidR="00386931" w:rsidP="000D1A5C" w:rsidRDefault="00B148BA" w14:paraId="43DA7E46" w14:textId="3869E7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47827" w:rsidR="00E40119" w:rsidTr="432FEA62" w14:paraId="01BB8B48" w14:textId="77777777">
        <w:tc>
          <w:tcPr>
            <w:tcW w:w="1962" w:type="dxa"/>
          </w:tcPr>
          <w:p w:rsidRPr="00947827" w:rsidR="00E40119" w:rsidP="00E40119" w:rsidRDefault="00E40119" w14:paraId="0062398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947827" w:rsidR="00E40119" w:rsidP="000D1A5C" w:rsidRDefault="1D1CD281" w14:paraId="5344A79C" w14:textId="2F1D50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obserwacja w trakcie zaję</w:t>
            </w:r>
            <w:r w:rsidR="000D1A5C"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:rsidRPr="00947827" w:rsidR="00E40119" w:rsidP="000D1A5C" w:rsidRDefault="002D4F06" w14:paraId="0BDEE9C9" w14:textId="77FCB2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47827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Pr="00947827" w:rsidR="00923D7D" w:rsidP="009C54AE" w:rsidRDefault="00923D7D" w14:paraId="12DAF2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C5F09AC" w:rsidRDefault="6C5F09AC" w14:paraId="32ABD739" w14:textId="36DD0C34">
      <w:r>
        <w:br w:type="page"/>
      </w:r>
    </w:p>
    <w:p w:rsidRPr="00947827" w:rsidR="0085747A" w:rsidP="009C54AE" w:rsidRDefault="003E1941" w14:paraId="749C55B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4.2 </w:t>
      </w:r>
      <w:r w:rsidRPr="00947827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947827" w:rsidR="00923D7D" w:rsidP="009C54AE" w:rsidRDefault="00923D7D" w14:paraId="2C91959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47827" w:rsidR="0085747A" w:rsidTr="432FEA62" w14:paraId="0AF896FA" w14:textId="77777777">
        <w:tc>
          <w:tcPr>
            <w:tcW w:w="9670" w:type="dxa"/>
          </w:tcPr>
          <w:p w:rsidRPr="00947827" w:rsidR="0085747A" w:rsidP="15A9F0D3" w:rsidRDefault="5D92E2AA" w14:paraId="6825882B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947827" w:rsidR="0085747A" w:rsidP="15A9F0D3" w:rsidRDefault="5D92E2AA" w14:paraId="02E5B530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947827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947827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:rsidRPr="00947827" w:rsidR="0085747A" w:rsidP="15A9F0D3" w:rsidRDefault="216800B4" w14:paraId="4164A491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Kryteriami oceny odpowiedzi są: kompletność odpowiedzi, poprawna terminologia, aktualny stan prawny.</w:t>
            </w:r>
          </w:p>
          <w:p w:rsidRPr="00947827" w:rsidR="0085747A" w:rsidP="15A9F0D3" w:rsidRDefault="5D92E2AA" w14:paraId="4D0A1602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</w:p>
          <w:p w:rsidRPr="00947827" w:rsidR="0085747A" w:rsidP="15A9F0D3" w:rsidRDefault="005A6A40" w14:paraId="16FB389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5,0</w:t>
            </w:r>
            <w:r w:rsidRPr="00947827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47827" w:rsidR="0085747A" w:rsidP="15A9F0D3" w:rsidRDefault="005A6A40" w14:paraId="3EB61DD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4,5</w:t>
            </w:r>
            <w:r w:rsidRPr="00947827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47827" w:rsidR="0085747A" w:rsidP="15A9F0D3" w:rsidRDefault="005A6A40" w14:paraId="6BA2C087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4,0</w:t>
            </w:r>
            <w:r w:rsidRPr="00947827" w:rsidR="216800B4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– 70 – 80%, </w:t>
            </w:r>
          </w:p>
          <w:p w:rsidRPr="00947827" w:rsidR="0085747A" w:rsidP="15A9F0D3" w:rsidRDefault="005A6A40" w14:paraId="5DC0E09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3,5</w:t>
            </w:r>
            <w:r w:rsidRPr="00947827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947827" w:rsidR="0085747A" w:rsidP="15A9F0D3" w:rsidRDefault="005A6A40" w14:paraId="4B741FA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3,0</w:t>
            </w:r>
            <w:r w:rsidRPr="00947827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947827" w:rsidR="0085747A" w:rsidP="15A9F0D3" w:rsidRDefault="005A6A40" w14:paraId="40EFF32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 w:cs="Calibri"/>
                <w:color w:val="000000" w:themeColor="text1"/>
                <w:sz w:val="24"/>
                <w:szCs w:val="24"/>
              </w:rPr>
              <w:t>2,0</w:t>
            </w:r>
            <w:r w:rsidRPr="00947827" w:rsidR="5D92E2AA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</w:p>
          <w:p w:rsidRPr="00947827" w:rsidR="0085747A" w:rsidP="007C509F" w:rsidRDefault="0085747A" w14:paraId="504F3D89" w14:textId="77777777">
            <w:pPr>
              <w:spacing w:after="0"/>
              <w:rPr>
                <w:rFonts w:ascii="Corbel" w:hAnsi="Corbel"/>
                <w:bCs/>
                <w:smallCaps/>
                <w:sz w:val="24"/>
                <w:szCs w:val="24"/>
              </w:rPr>
            </w:pPr>
          </w:p>
        </w:tc>
      </w:tr>
    </w:tbl>
    <w:p w:rsidRPr="00947827" w:rsidR="0085747A" w:rsidP="009C54AE" w:rsidRDefault="0085747A" w14:paraId="7DC49F0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47827" w:rsidR="009F4610" w:rsidP="009C54AE" w:rsidRDefault="0085747A" w14:paraId="7B14CD5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47827">
        <w:rPr>
          <w:rFonts w:ascii="Corbel" w:hAnsi="Corbel"/>
          <w:b/>
          <w:sz w:val="24"/>
          <w:szCs w:val="24"/>
        </w:rPr>
        <w:t xml:space="preserve">5. </w:t>
      </w:r>
      <w:r w:rsidRPr="00947827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47827" w:rsidR="0085747A" w:rsidP="009C54AE" w:rsidRDefault="0085747A" w14:paraId="681582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47827" w:rsidR="0085747A" w:rsidTr="6C5F09AC" w14:paraId="4B023543" w14:textId="77777777">
        <w:tc>
          <w:tcPr>
            <w:tcW w:w="4962" w:type="dxa"/>
            <w:tcMar/>
            <w:vAlign w:val="center"/>
          </w:tcPr>
          <w:p w:rsidRPr="00947827" w:rsidR="0085747A" w:rsidP="009C54AE" w:rsidRDefault="00C61DC5" w14:paraId="1C32CB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47827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47827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47827" w:rsidR="0085747A" w:rsidP="009C54AE" w:rsidRDefault="00C61DC5" w14:paraId="63BFAAA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47827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47827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47827" w:rsidR="0085747A" w:rsidTr="6C5F09AC" w14:paraId="1CB53082" w14:textId="77777777">
        <w:tc>
          <w:tcPr>
            <w:tcW w:w="4962" w:type="dxa"/>
            <w:tcMar/>
          </w:tcPr>
          <w:p w:rsidRPr="00947827" w:rsidR="0085747A" w:rsidP="009C54AE" w:rsidRDefault="00C61DC5" w14:paraId="2EC22375" w14:textId="459F8C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C5F09AC" w:rsidR="00C61DC5">
              <w:rPr>
                <w:rFonts w:ascii="Corbel" w:hAnsi="Corbel"/>
                <w:sz w:val="24"/>
                <w:szCs w:val="24"/>
              </w:rPr>
              <w:t>G</w:t>
            </w:r>
            <w:r w:rsidRPr="6C5F09AC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C5F09AC" w:rsidR="66AB2F63">
              <w:rPr>
                <w:rFonts w:ascii="Corbel" w:hAnsi="Corbel"/>
                <w:sz w:val="24"/>
                <w:szCs w:val="24"/>
              </w:rPr>
              <w:t>z </w:t>
            </w:r>
            <w:r w:rsidRPr="6C5F09AC" w:rsidR="121EB00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C5F09AC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47827" w:rsidR="0085747A" w:rsidP="009C54AE" w:rsidRDefault="007C509F" w14:paraId="68D70A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47827" w:rsidR="00C61DC5" w:rsidTr="6C5F09AC" w14:paraId="6506C62F" w14:textId="77777777">
        <w:tc>
          <w:tcPr>
            <w:tcW w:w="4962" w:type="dxa"/>
            <w:tcMar/>
          </w:tcPr>
          <w:p w:rsidRPr="00947827" w:rsidR="00C61DC5" w:rsidP="009C54AE" w:rsidRDefault="00C61DC5" w14:paraId="6E12B0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947827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47827" w:rsidR="00C61DC5" w:rsidP="009C54AE" w:rsidRDefault="00C61DC5" w14:paraId="5E16D1C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47827" w:rsidR="00C61DC5" w:rsidP="009C54AE" w:rsidRDefault="007C509F" w14:paraId="2C7A25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47827" w:rsidR="00C61DC5" w:rsidTr="6C5F09AC" w14:paraId="434235A3" w14:textId="77777777">
        <w:tc>
          <w:tcPr>
            <w:tcW w:w="4962" w:type="dxa"/>
            <w:tcMar/>
          </w:tcPr>
          <w:p w:rsidRPr="00947827" w:rsidR="0071620A" w:rsidP="009C54AE" w:rsidRDefault="00C61DC5" w14:paraId="4FEDE2F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47827" w:rsidR="00C61DC5" w:rsidP="009C54AE" w:rsidRDefault="00C61DC5" w14:paraId="7428510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47827" w:rsidR="00C61DC5" w:rsidP="009C54AE" w:rsidRDefault="0030760C" w14:paraId="49B86D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6</w:t>
            </w:r>
            <w:r w:rsidRPr="00947827" w:rsidR="007C50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47827" w:rsidR="0085747A" w:rsidTr="6C5F09AC" w14:paraId="27A1B25B" w14:textId="77777777">
        <w:tc>
          <w:tcPr>
            <w:tcW w:w="4962" w:type="dxa"/>
            <w:tcMar/>
          </w:tcPr>
          <w:p w:rsidRPr="00947827" w:rsidR="0085747A" w:rsidP="009C54AE" w:rsidRDefault="0085747A" w14:paraId="5E108E9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47827" w:rsidR="0085747A" w:rsidP="009C54AE" w:rsidRDefault="00110896" w14:paraId="3C3A678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1</w:t>
            </w:r>
            <w:r w:rsidRPr="00947827" w:rsidR="00F7463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947827" w:rsidR="0085747A" w:rsidTr="6C5F09AC" w14:paraId="38D8EED4" w14:textId="77777777">
        <w:tc>
          <w:tcPr>
            <w:tcW w:w="4962" w:type="dxa"/>
            <w:tcMar/>
          </w:tcPr>
          <w:p w:rsidRPr="00947827" w:rsidR="0085747A" w:rsidP="009C54AE" w:rsidRDefault="0085747A" w14:paraId="014415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782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47827" w:rsidR="0085747A" w:rsidP="009C54AE" w:rsidRDefault="004E36CC" w14:paraId="2BFA35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782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47827" w:rsidR="0085747A" w:rsidP="009C54AE" w:rsidRDefault="00923D7D" w14:paraId="754F0A8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47827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47827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47827" w:rsidR="003E1941" w:rsidP="009C54AE" w:rsidRDefault="003E1941" w14:paraId="7454A8F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47827" w:rsidR="0085747A" w:rsidP="009C54AE" w:rsidRDefault="0071620A" w14:paraId="6EE34C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6. </w:t>
      </w:r>
      <w:r w:rsidRPr="00947827" w:rsidR="0085747A">
        <w:rPr>
          <w:rFonts w:ascii="Corbel" w:hAnsi="Corbel"/>
          <w:smallCaps w:val="0"/>
          <w:szCs w:val="24"/>
        </w:rPr>
        <w:t>PRAKTYKI ZAWO</w:t>
      </w:r>
      <w:r w:rsidRPr="00947827" w:rsidR="009D3F3B">
        <w:rPr>
          <w:rFonts w:ascii="Corbel" w:hAnsi="Corbel"/>
          <w:smallCaps w:val="0"/>
          <w:szCs w:val="24"/>
        </w:rPr>
        <w:t>DOWE W RAMACH PRZEDMIOTU</w:t>
      </w:r>
    </w:p>
    <w:p w:rsidRPr="00947827" w:rsidR="0085747A" w:rsidP="432FEA62" w:rsidRDefault="0085747A" w14:paraId="20EA32D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Pr="00947827" w:rsidR="37A7B1ED" w:rsidP="432FEA62" w:rsidRDefault="37A7B1ED" w14:paraId="53AE50E1" w14:textId="77777777">
      <w:pPr>
        <w:pStyle w:val="Punktygwne"/>
        <w:spacing w:before="0" w:after="0"/>
        <w:ind w:left="360"/>
        <w:rPr>
          <w:rFonts w:ascii="Corbel" w:hAnsi="Corbel"/>
          <w:bCs/>
          <w:smallCaps w:val="0"/>
          <w:szCs w:val="24"/>
        </w:rPr>
      </w:pPr>
      <w:r w:rsidRPr="00947827">
        <w:rPr>
          <w:rFonts w:ascii="Corbel" w:hAnsi="Corbel"/>
          <w:bCs/>
          <w:smallCaps w:val="0"/>
          <w:szCs w:val="24"/>
        </w:rPr>
        <w:t>Nie dotyczy</w:t>
      </w:r>
    </w:p>
    <w:p w:rsidRPr="00947827" w:rsidR="003E1941" w:rsidP="009C54AE" w:rsidRDefault="003E1941" w14:paraId="6161A69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6C5F09AC" w:rsidRDefault="6C5F09AC" w14:paraId="30C3F243" w14:textId="21F9B94D">
      <w:r>
        <w:br w:type="page"/>
      </w:r>
    </w:p>
    <w:p w:rsidRPr="00947827" w:rsidR="0085747A" w:rsidP="009C54AE" w:rsidRDefault="00675843" w14:paraId="7A4113C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47827">
        <w:rPr>
          <w:rFonts w:ascii="Corbel" w:hAnsi="Corbel"/>
          <w:smallCaps w:val="0"/>
          <w:szCs w:val="24"/>
        </w:rPr>
        <w:t xml:space="preserve">7. </w:t>
      </w:r>
      <w:r w:rsidRPr="00947827" w:rsidR="0085747A">
        <w:rPr>
          <w:rFonts w:ascii="Corbel" w:hAnsi="Corbel"/>
          <w:smallCaps w:val="0"/>
          <w:szCs w:val="24"/>
        </w:rPr>
        <w:t>LITERATURA</w:t>
      </w:r>
    </w:p>
    <w:p w:rsidRPr="00947827" w:rsidR="00675843" w:rsidP="009C54AE" w:rsidRDefault="00675843" w14:paraId="2DA064C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47827" w:rsidR="0085747A" w:rsidTr="6C5F09AC" w14:paraId="0DDC4384" w14:textId="77777777">
        <w:trPr>
          <w:trHeight w:val="397"/>
        </w:trPr>
        <w:tc>
          <w:tcPr>
            <w:tcW w:w="7513" w:type="dxa"/>
            <w:tcMar/>
          </w:tcPr>
          <w:p w:rsidRPr="00947827" w:rsidR="0085747A" w:rsidP="432FEA62" w:rsidRDefault="0085747A" w14:paraId="7D460113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47827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947827" w:rsidR="008932FF" w:rsidP="008932FF" w:rsidRDefault="008932FF" w14:paraId="01A42241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Dziemianowicz, K. Szmigiel-Rawska, P. Nowicka, A. Dąbrowska, </w:t>
            </w:r>
            <w:r w:rsidRPr="0094782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Planowanie strategiczne. Poradnik dla pracowników administracji publicznej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Ministerstwo Rozwoju Regionalnego, Warszawa 2012</w:t>
            </w:r>
          </w:p>
          <w:p w:rsidRPr="00947827" w:rsidR="001B2AC8" w:rsidP="001B2AC8" w:rsidRDefault="008932FF" w14:paraId="10C2BDE8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Wlażlak, </w:t>
            </w:r>
            <w:r w:rsidRPr="0094782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Rozwój regionalny jako zadanie administracji publicznej,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 Warszawa 2010</w:t>
            </w:r>
          </w:p>
          <w:p w:rsidRPr="00521A63" w:rsidR="001B2AC8" w:rsidP="6C5F09AC" w:rsidRDefault="001B2AC8" w14:paraId="77763BAD" w14:textId="1C9D28F1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C5F09AC" w:rsidR="3B8D9D97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J. Górniak, S. Mazur, </w:t>
            </w:r>
            <w:r w:rsidRPr="6C5F09AC" w:rsidR="3B8D9D97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Zarządzanie strategiczne rozwojem</w:t>
            </w:r>
            <w:r w:rsidRPr="6C5F09AC" w:rsidR="64BF480F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Pr="6C5F09AC" w:rsidR="27F8AB0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6C5F09AC" w:rsidR="3B8D9D97">
              <w:rPr>
                <w:rFonts w:ascii="Corbel" w:hAnsi="Corbel"/>
                <w:b w:val="0"/>
                <w:bCs w:val="0"/>
                <w:caps w:val="0"/>
                <w:smallCaps w:val="0"/>
              </w:rPr>
              <w:t>Ministerstwo Rozwoju Regionalnego Warszawa 2012</w:t>
            </w:r>
          </w:p>
        </w:tc>
      </w:tr>
      <w:tr w:rsidRPr="00947827" w:rsidR="0085747A" w:rsidTr="6C5F09AC" w14:paraId="21475312" w14:textId="77777777">
        <w:trPr>
          <w:trHeight w:val="397"/>
        </w:trPr>
        <w:tc>
          <w:tcPr>
            <w:tcW w:w="7513" w:type="dxa"/>
            <w:tcMar/>
          </w:tcPr>
          <w:p w:rsidRPr="00947827" w:rsidR="00005637" w:rsidP="432FEA62" w:rsidRDefault="0085747A" w14:paraId="5616CAC9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47827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Pr="00947827" w:rsidR="00253541" w:rsidP="00005637" w:rsidRDefault="005635B1" w14:paraId="436E64D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Gawroński, </w:t>
            </w:r>
            <w:r w:rsidRPr="009478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strategiczne w samorządach lokalnych</w:t>
            </w:r>
            <w:r w:rsidRPr="009478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</w:p>
          <w:p w:rsidRPr="00947827" w:rsidR="00794BAB" w:rsidP="6C5F09AC" w:rsidRDefault="00C50F6B" w14:paraId="7D1ECA64" w14:textId="209459D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C5F09AC" w:rsidR="44C1C27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A. Barczewska-Dziobek, </w:t>
            </w:r>
            <w:r w:rsidRPr="6C5F09AC" w:rsidR="44C1C27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Zagadnienia proceduralne w zakresie planowania rozwoju regionalnego i ich realizacja na przykładzie </w:t>
            </w:r>
            <w:r w:rsidRPr="6C5F09AC" w:rsidR="44C1C27B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województwa podkarpackiego,</w:t>
            </w:r>
            <w:r w:rsidRPr="6C5F09AC" w:rsidR="78910A0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C5F09AC" w:rsidR="4B655F4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w:</w:t>
            </w:r>
            <w:r w:rsidRPr="6C5F09AC" w:rsidR="7D1603D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C5F09AC" w:rsidR="4B655F4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„Rozwój regionalny - instrumenty realizacji i rola samorządu województwa „, red. nauk. Mirosław Stec, Kazimierz </w:t>
            </w:r>
            <w:r w:rsidRPr="6C5F09AC" w:rsidR="4B655F4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Bandarzewski</w:t>
            </w:r>
            <w:r w:rsidRPr="6C5F09AC" w:rsidR="4B655F4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Wolters Kluwer, Warszawa </w:t>
            </w:r>
            <w:r w:rsidRPr="6C5F09AC" w:rsidR="6EAFF1E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2015, </w:t>
            </w:r>
            <w:r w:rsidRPr="6C5F09AC" w:rsidR="4ED5452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</w:t>
            </w:r>
            <w:r w:rsidRPr="6C5F09AC" w:rsidR="6EAFF1E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 135-150.</w:t>
            </w:r>
          </w:p>
        </w:tc>
      </w:tr>
    </w:tbl>
    <w:p w:rsidRPr="00947827" w:rsidR="0085747A" w:rsidP="009C54AE" w:rsidRDefault="0085747A" w14:paraId="484A8D0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47827" w:rsidR="0085747A" w:rsidP="009C54AE" w:rsidRDefault="0085747A" w14:paraId="6F10A4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47827" w:rsidR="0085747A" w:rsidP="00F83B28" w:rsidRDefault="0085747A" w14:paraId="6C75390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4782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47827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15F2" w:rsidP="00C16ABF" w:rsidRDefault="00E415F2" w14:paraId="1859B69E" w14:textId="77777777">
      <w:pPr>
        <w:spacing w:after="0" w:line="240" w:lineRule="auto"/>
      </w:pPr>
      <w:r>
        <w:separator/>
      </w:r>
    </w:p>
  </w:endnote>
  <w:endnote w:type="continuationSeparator" w:id="0">
    <w:p w:rsidR="00E415F2" w:rsidP="00C16ABF" w:rsidRDefault="00E415F2" w14:paraId="01D7C48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15F2" w:rsidP="00C16ABF" w:rsidRDefault="00E415F2" w14:paraId="0F175AAE" w14:textId="77777777">
      <w:pPr>
        <w:spacing w:after="0" w:line="240" w:lineRule="auto"/>
      </w:pPr>
      <w:r>
        <w:separator/>
      </w:r>
    </w:p>
  </w:footnote>
  <w:footnote w:type="continuationSeparator" w:id="0">
    <w:p w:rsidR="00E415F2" w:rsidP="00C16ABF" w:rsidRDefault="00E415F2" w14:paraId="757FF41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F551B8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158685">
    <w:abstractNumId w:val="0"/>
  </w:num>
  <w:num w:numId="2" w16cid:durableId="923686707">
    <w:abstractNumId w:val="2"/>
  </w:num>
  <w:num w:numId="3" w16cid:durableId="1564757580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32BA6"/>
    <w:rsid w:val="00033D2F"/>
    <w:rsid w:val="0003674D"/>
    <w:rsid w:val="0004015C"/>
    <w:rsid w:val="00042A51"/>
    <w:rsid w:val="00042D2E"/>
    <w:rsid w:val="00044538"/>
    <w:rsid w:val="00044C82"/>
    <w:rsid w:val="00070ED6"/>
    <w:rsid w:val="00071105"/>
    <w:rsid w:val="000742DC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1A5C"/>
    <w:rsid w:val="000D4F4E"/>
    <w:rsid w:val="000E1796"/>
    <w:rsid w:val="000F1C57"/>
    <w:rsid w:val="000F5615"/>
    <w:rsid w:val="00101A83"/>
    <w:rsid w:val="00102111"/>
    <w:rsid w:val="00110896"/>
    <w:rsid w:val="00124BFF"/>
    <w:rsid w:val="0012560E"/>
    <w:rsid w:val="00127108"/>
    <w:rsid w:val="00127A20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6585"/>
    <w:rsid w:val="00177FDB"/>
    <w:rsid w:val="00192F37"/>
    <w:rsid w:val="001968C5"/>
    <w:rsid w:val="001A1AE0"/>
    <w:rsid w:val="001A70D2"/>
    <w:rsid w:val="001B2AC8"/>
    <w:rsid w:val="001B2BB8"/>
    <w:rsid w:val="001D657B"/>
    <w:rsid w:val="001D7B54"/>
    <w:rsid w:val="001E0209"/>
    <w:rsid w:val="001F2CA2"/>
    <w:rsid w:val="00213402"/>
    <w:rsid w:val="002144C0"/>
    <w:rsid w:val="0022477D"/>
    <w:rsid w:val="002278A9"/>
    <w:rsid w:val="002336F9"/>
    <w:rsid w:val="00235362"/>
    <w:rsid w:val="0023751E"/>
    <w:rsid w:val="0024028F"/>
    <w:rsid w:val="00244ABC"/>
    <w:rsid w:val="00253541"/>
    <w:rsid w:val="0025575A"/>
    <w:rsid w:val="002644CA"/>
    <w:rsid w:val="00281FF2"/>
    <w:rsid w:val="002857DE"/>
    <w:rsid w:val="00291567"/>
    <w:rsid w:val="002A229C"/>
    <w:rsid w:val="002A22BF"/>
    <w:rsid w:val="002A2389"/>
    <w:rsid w:val="002A3DD5"/>
    <w:rsid w:val="002A671D"/>
    <w:rsid w:val="002A729E"/>
    <w:rsid w:val="002B4D55"/>
    <w:rsid w:val="002B5EA0"/>
    <w:rsid w:val="002B6119"/>
    <w:rsid w:val="002C1F06"/>
    <w:rsid w:val="002D2839"/>
    <w:rsid w:val="002D3375"/>
    <w:rsid w:val="002D4F06"/>
    <w:rsid w:val="002D73D4"/>
    <w:rsid w:val="002F02A3"/>
    <w:rsid w:val="002F4ABE"/>
    <w:rsid w:val="00300D20"/>
    <w:rsid w:val="003018BA"/>
    <w:rsid w:val="0030395F"/>
    <w:rsid w:val="00305C92"/>
    <w:rsid w:val="0030760C"/>
    <w:rsid w:val="003151C5"/>
    <w:rsid w:val="0033321A"/>
    <w:rsid w:val="003343CF"/>
    <w:rsid w:val="00335484"/>
    <w:rsid w:val="00346FE9"/>
    <w:rsid w:val="0034759A"/>
    <w:rsid w:val="003503F6"/>
    <w:rsid w:val="003530DD"/>
    <w:rsid w:val="00363F78"/>
    <w:rsid w:val="00381D30"/>
    <w:rsid w:val="00386931"/>
    <w:rsid w:val="00396B9E"/>
    <w:rsid w:val="00397DB2"/>
    <w:rsid w:val="003A090B"/>
    <w:rsid w:val="003A0A5B"/>
    <w:rsid w:val="003A1176"/>
    <w:rsid w:val="003B448C"/>
    <w:rsid w:val="003C0BAE"/>
    <w:rsid w:val="003D18A9"/>
    <w:rsid w:val="003D23F8"/>
    <w:rsid w:val="003D6CE2"/>
    <w:rsid w:val="003E1941"/>
    <w:rsid w:val="003E2FE6"/>
    <w:rsid w:val="003E489D"/>
    <w:rsid w:val="003E49D5"/>
    <w:rsid w:val="003F205D"/>
    <w:rsid w:val="003F38C0"/>
    <w:rsid w:val="003F4633"/>
    <w:rsid w:val="00406C5A"/>
    <w:rsid w:val="00414E3C"/>
    <w:rsid w:val="0042244A"/>
    <w:rsid w:val="004237E4"/>
    <w:rsid w:val="0042745A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780"/>
    <w:rsid w:val="004968E2"/>
    <w:rsid w:val="004A3EEA"/>
    <w:rsid w:val="004A4D1F"/>
    <w:rsid w:val="004C6787"/>
    <w:rsid w:val="004D13B8"/>
    <w:rsid w:val="004D1FB4"/>
    <w:rsid w:val="004D5282"/>
    <w:rsid w:val="004E36CC"/>
    <w:rsid w:val="004F1551"/>
    <w:rsid w:val="004F55A3"/>
    <w:rsid w:val="004F5CC9"/>
    <w:rsid w:val="0050496F"/>
    <w:rsid w:val="00513B6F"/>
    <w:rsid w:val="00517C63"/>
    <w:rsid w:val="00521A63"/>
    <w:rsid w:val="00523B4C"/>
    <w:rsid w:val="00526C54"/>
    <w:rsid w:val="005363C4"/>
    <w:rsid w:val="00536BDE"/>
    <w:rsid w:val="00543ACC"/>
    <w:rsid w:val="00544CA6"/>
    <w:rsid w:val="005510B6"/>
    <w:rsid w:val="00552461"/>
    <w:rsid w:val="005635B1"/>
    <w:rsid w:val="00565A31"/>
    <w:rsid w:val="00565E89"/>
    <w:rsid w:val="0056696D"/>
    <w:rsid w:val="00570E20"/>
    <w:rsid w:val="0058641A"/>
    <w:rsid w:val="0059484D"/>
    <w:rsid w:val="0059702E"/>
    <w:rsid w:val="005A0855"/>
    <w:rsid w:val="005A133C"/>
    <w:rsid w:val="005A3196"/>
    <w:rsid w:val="005A6A40"/>
    <w:rsid w:val="005C080F"/>
    <w:rsid w:val="005C55E5"/>
    <w:rsid w:val="005C696A"/>
    <w:rsid w:val="005C7657"/>
    <w:rsid w:val="005E29BC"/>
    <w:rsid w:val="005E337A"/>
    <w:rsid w:val="005E6E85"/>
    <w:rsid w:val="005F31D2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D71DC"/>
    <w:rsid w:val="006E5D65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3717E"/>
    <w:rsid w:val="00745302"/>
    <w:rsid w:val="007461D6"/>
    <w:rsid w:val="00746EC8"/>
    <w:rsid w:val="00750EC8"/>
    <w:rsid w:val="00763BF1"/>
    <w:rsid w:val="00766FD4"/>
    <w:rsid w:val="0078168C"/>
    <w:rsid w:val="00783F38"/>
    <w:rsid w:val="00787C2A"/>
    <w:rsid w:val="00790E27"/>
    <w:rsid w:val="00794BAB"/>
    <w:rsid w:val="007A3025"/>
    <w:rsid w:val="007A4022"/>
    <w:rsid w:val="007A6E6E"/>
    <w:rsid w:val="007C3299"/>
    <w:rsid w:val="007C3BCC"/>
    <w:rsid w:val="007C4546"/>
    <w:rsid w:val="007C509F"/>
    <w:rsid w:val="007C6FA4"/>
    <w:rsid w:val="007D6E56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932FF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D50AC"/>
    <w:rsid w:val="008D58C2"/>
    <w:rsid w:val="008E64F4"/>
    <w:rsid w:val="008F12C9"/>
    <w:rsid w:val="008F6E29"/>
    <w:rsid w:val="00916188"/>
    <w:rsid w:val="00923D7D"/>
    <w:rsid w:val="00927EB9"/>
    <w:rsid w:val="009309BC"/>
    <w:rsid w:val="00947827"/>
    <w:rsid w:val="009508DF"/>
    <w:rsid w:val="00950DAC"/>
    <w:rsid w:val="00954A07"/>
    <w:rsid w:val="009762C6"/>
    <w:rsid w:val="00997F14"/>
    <w:rsid w:val="009A78D9"/>
    <w:rsid w:val="009B18D8"/>
    <w:rsid w:val="009C0FFC"/>
    <w:rsid w:val="009C3E31"/>
    <w:rsid w:val="009C54AE"/>
    <w:rsid w:val="009C59AC"/>
    <w:rsid w:val="009C788E"/>
    <w:rsid w:val="009D1B1B"/>
    <w:rsid w:val="009D1DBA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6C7D"/>
    <w:rsid w:val="00A601C8"/>
    <w:rsid w:val="00A60799"/>
    <w:rsid w:val="00A64FC7"/>
    <w:rsid w:val="00A67744"/>
    <w:rsid w:val="00A811BB"/>
    <w:rsid w:val="00A84C85"/>
    <w:rsid w:val="00A97DE1"/>
    <w:rsid w:val="00AA5F0E"/>
    <w:rsid w:val="00AB053C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55915"/>
    <w:rsid w:val="00B607DB"/>
    <w:rsid w:val="00B66529"/>
    <w:rsid w:val="00B6714B"/>
    <w:rsid w:val="00B75946"/>
    <w:rsid w:val="00B8056E"/>
    <w:rsid w:val="00B819C8"/>
    <w:rsid w:val="00B82308"/>
    <w:rsid w:val="00B837A2"/>
    <w:rsid w:val="00B90885"/>
    <w:rsid w:val="00B9587A"/>
    <w:rsid w:val="00BB520A"/>
    <w:rsid w:val="00BC3651"/>
    <w:rsid w:val="00BD1D9C"/>
    <w:rsid w:val="00BD3869"/>
    <w:rsid w:val="00BD66E9"/>
    <w:rsid w:val="00BD6FF4"/>
    <w:rsid w:val="00BE38D7"/>
    <w:rsid w:val="00BF2C41"/>
    <w:rsid w:val="00C049B2"/>
    <w:rsid w:val="00C058B4"/>
    <w:rsid w:val="00C05F44"/>
    <w:rsid w:val="00C131B5"/>
    <w:rsid w:val="00C14C4F"/>
    <w:rsid w:val="00C16ABF"/>
    <w:rsid w:val="00C170AE"/>
    <w:rsid w:val="00C2018D"/>
    <w:rsid w:val="00C26CB7"/>
    <w:rsid w:val="00C324C1"/>
    <w:rsid w:val="00C36992"/>
    <w:rsid w:val="00C373B5"/>
    <w:rsid w:val="00C50F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17C3C"/>
    <w:rsid w:val="00D20863"/>
    <w:rsid w:val="00D26B2C"/>
    <w:rsid w:val="00D30874"/>
    <w:rsid w:val="00D32C52"/>
    <w:rsid w:val="00D352C9"/>
    <w:rsid w:val="00D425B2"/>
    <w:rsid w:val="00D428D6"/>
    <w:rsid w:val="00D460BA"/>
    <w:rsid w:val="00D533A1"/>
    <w:rsid w:val="00D552B2"/>
    <w:rsid w:val="00D608D1"/>
    <w:rsid w:val="00D74119"/>
    <w:rsid w:val="00D8075B"/>
    <w:rsid w:val="00D8678B"/>
    <w:rsid w:val="00DA2114"/>
    <w:rsid w:val="00DB6B5B"/>
    <w:rsid w:val="00DC0F9F"/>
    <w:rsid w:val="00DC6E20"/>
    <w:rsid w:val="00DE09C0"/>
    <w:rsid w:val="00DE43C3"/>
    <w:rsid w:val="00DE4A14"/>
    <w:rsid w:val="00DF320D"/>
    <w:rsid w:val="00DF71C8"/>
    <w:rsid w:val="00E129B8"/>
    <w:rsid w:val="00E21E7D"/>
    <w:rsid w:val="00E22FBC"/>
    <w:rsid w:val="00E24BF5"/>
    <w:rsid w:val="00E25338"/>
    <w:rsid w:val="00E320B3"/>
    <w:rsid w:val="00E40119"/>
    <w:rsid w:val="00E415F2"/>
    <w:rsid w:val="00E51E44"/>
    <w:rsid w:val="00E55EE3"/>
    <w:rsid w:val="00E63348"/>
    <w:rsid w:val="00E742AA"/>
    <w:rsid w:val="00E7454D"/>
    <w:rsid w:val="00E75102"/>
    <w:rsid w:val="00E77E88"/>
    <w:rsid w:val="00E80636"/>
    <w:rsid w:val="00E8107D"/>
    <w:rsid w:val="00E85429"/>
    <w:rsid w:val="00E960BB"/>
    <w:rsid w:val="00E971D5"/>
    <w:rsid w:val="00EA2074"/>
    <w:rsid w:val="00EA477A"/>
    <w:rsid w:val="00EA4832"/>
    <w:rsid w:val="00EA4E9D"/>
    <w:rsid w:val="00EA5588"/>
    <w:rsid w:val="00EC4899"/>
    <w:rsid w:val="00ED03AB"/>
    <w:rsid w:val="00ED1085"/>
    <w:rsid w:val="00ED32D2"/>
    <w:rsid w:val="00ED334C"/>
    <w:rsid w:val="00EE32DE"/>
    <w:rsid w:val="00EE5457"/>
    <w:rsid w:val="00EF009B"/>
    <w:rsid w:val="00F070AB"/>
    <w:rsid w:val="00F17567"/>
    <w:rsid w:val="00F26BE3"/>
    <w:rsid w:val="00F27A7B"/>
    <w:rsid w:val="00F526AF"/>
    <w:rsid w:val="00F617C3"/>
    <w:rsid w:val="00F7066B"/>
    <w:rsid w:val="00F74639"/>
    <w:rsid w:val="00F81D8A"/>
    <w:rsid w:val="00F83B28"/>
    <w:rsid w:val="00F86EE9"/>
    <w:rsid w:val="00F877AB"/>
    <w:rsid w:val="00F9155C"/>
    <w:rsid w:val="00F974DA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5634FC2"/>
    <w:rsid w:val="05711193"/>
    <w:rsid w:val="121EB00F"/>
    <w:rsid w:val="15A9F0D3"/>
    <w:rsid w:val="1CF3B378"/>
    <w:rsid w:val="1D1C55EF"/>
    <w:rsid w:val="1D1CD281"/>
    <w:rsid w:val="1FCFC87C"/>
    <w:rsid w:val="216800B4"/>
    <w:rsid w:val="24113EF5"/>
    <w:rsid w:val="2703EEB1"/>
    <w:rsid w:val="27F8AB06"/>
    <w:rsid w:val="316665BA"/>
    <w:rsid w:val="37A7B1ED"/>
    <w:rsid w:val="38746312"/>
    <w:rsid w:val="3B8D9D97"/>
    <w:rsid w:val="432FEA62"/>
    <w:rsid w:val="44C1C27B"/>
    <w:rsid w:val="490844E0"/>
    <w:rsid w:val="4B655F4C"/>
    <w:rsid w:val="4E414969"/>
    <w:rsid w:val="4ED54526"/>
    <w:rsid w:val="514911BD"/>
    <w:rsid w:val="51EC3F79"/>
    <w:rsid w:val="558EE429"/>
    <w:rsid w:val="57CF0352"/>
    <w:rsid w:val="5D92E2AA"/>
    <w:rsid w:val="5DE8106C"/>
    <w:rsid w:val="62543ED4"/>
    <w:rsid w:val="627DCCD8"/>
    <w:rsid w:val="64A5B346"/>
    <w:rsid w:val="64BF480F"/>
    <w:rsid w:val="66AB2F63"/>
    <w:rsid w:val="6C5F09AC"/>
    <w:rsid w:val="6C73FE33"/>
    <w:rsid w:val="6EAFF1EF"/>
    <w:rsid w:val="767D8776"/>
    <w:rsid w:val="78910A02"/>
    <w:rsid w:val="78E191A8"/>
    <w:rsid w:val="7D160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328E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16F33-85D1-439C-852E-E4B6A3B0CD1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7</revision>
  <lastPrinted>2019-02-06T12:12:00.0000000Z</lastPrinted>
  <dcterms:created xsi:type="dcterms:W3CDTF">2023-09-11T16:02:00.0000000Z</dcterms:created>
  <dcterms:modified xsi:type="dcterms:W3CDTF">2023-09-30T19:56:56.0774517Z</dcterms:modified>
</coreProperties>
</file>